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C6" w:rsidRPr="00060356" w:rsidRDefault="00C43EC6" w:rsidP="00715B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60356">
        <w:rPr>
          <w:rFonts w:ascii="Times New Roman" w:hAnsi="Times New Roman"/>
          <w:sz w:val="24"/>
          <w:szCs w:val="24"/>
        </w:rPr>
        <w:t>Сведения</w:t>
      </w:r>
    </w:p>
    <w:p w:rsidR="00C43EC6" w:rsidRPr="00060356" w:rsidRDefault="00C43EC6" w:rsidP="00715B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60356">
        <w:rPr>
          <w:rFonts w:ascii="Times New Roman" w:hAnsi="Times New Roman"/>
          <w:sz w:val="24"/>
          <w:szCs w:val="24"/>
        </w:rPr>
        <w:t>О доходах, об имуществах имущественного характера федеральных государственных служащих Федеральной службы исполнения наказаний, а так же их супругов и несовершеннолетних детей за период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0356">
        <w:rPr>
          <w:rFonts w:ascii="Times New Roman" w:hAnsi="Times New Roman"/>
          <w:sz w:val="24"/>
          <w:szCs w:val="24"/>
        </w:rPr>
        <w:t>с 1 января 20</w:t>
      </w:r>
      <w:r>
        <w:rPr>
          <w:rFonts w:ascii="Times New Roman" w:hAnsi="Times New Roman"/>
          <w:sz w:val="24"/>
          <w:szCs w:val="24"/>
        </w:rPr>
        <w:t xml:space="preserve">09 </w:t>
      </w:r>
      <w:r w:rsidRPr="00060356">
        <w:rPr>
          <w:rFonts w:ascii="Times New Roman" w:hAnsi="Times New Roman"/>
          <w:sz w:val="24"/>
          <w:szCs w:val="24"/>
        </w:rPr>
        <w:t>года по 31 декабря 20</w:t>
      </w:r>
      <w:r>
        <w:rPr>
          <w:rFonts w:ascii="Times New Roman" w:hAnsi="Times New Roman"/>
          <w:sz w:val="24"/>
          <w:szCs w:val="24"/>
        </w:rPr>
        <w:t>09</w:t>
      </w:r>
      <w:r w:rsidRPr="00060356">
        <w:rPr>
          <w:rFonts w:ascii="Times New Roman" w:hAnsi="Times New Roman"/>
          <w:sz w:val="24"/>
          <w:szCs w:val="24"/>
        </w:rPr>
        <w:t xml:space="preserve"> года</w:t>
      </w:r>
    </w:p>
    <w:p w:rsidR="00C43EC6" w:rsidRDefault="00C43EC6" w:rsidP="00715B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701"/>
        <w:gridCol w:w="1446"/>
        <w:gridCol w:w="1757"/>
        <w:gridCol w:w="1074"/>
        <w:gridCol w:w="1213"/>
        <w:gridCol w:w="1598"/>
      </w:tblGrid>
      <w:tr w:rsidR="00C43EC6" w:rsidRPr="001708F0" w:rsidTr="001708F0">
        <w:trPr>
          <w:trHeight w:val="158"/>
        </w:trPr>
        <w:tc>
          <w:tcPr>
            <w:tcW w:w="1985" w:type="dxa"/>
            <w:vMerge w:val="restart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8F0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701" w:type="dxa"/>
            <w:vMerge w:val="restart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8F0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446" w:type="dxa"/>
            <w:vMerge w:val="restart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8F0">
              <w:rPr>
                <w:rFonts w:ascii="Times New Roman" w:hAnsi="Times New Roman"/>
              </w:rPr>
              <w:t>Общая сумма декларированного годового дохода за 2009 год</w:t>
            </w:r>
          </w:p>
        </w:tc>
        <w:tc>
          <w:tcPr>
            <w:tcW w:w="4044" w:type="dxa"/>
            <w:gridSpan w:val="3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8F0">
              <w:rPr>
                <w:rFonts w:ascii="Times New Roman" w:hAnsi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98" w:type="dxa"/>
            <w:vMerge w:val="restart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8F0">
              <w:rPr>
                <w:rFonts w:ascii="Times New Roman" w:hAnsi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C43EC6" w:rsidRPr="001708F0" w:rsidTr="001708F0">
        <w:trPr>
          <w:trHeight w:val="157"/>
        </w:trPr>
        <w:tc>
          <w:tcPr>
            <w:tcW w:w="1985" w:type="dxa"/>
            <w:vMerge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vMerge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8F0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8F0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8F0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98" w:type="dxa"/>
            <w:vMerge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3EC6" w:rsidRPr="001708F0" w:rsidTr="00EB5FFC">
        <w:tc>
          <w:tcPr>
            <w:tcW w:w="10774" w:type="dxa"/>
            <w:gridSpan w:val="7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Федеральное бюджетное учреждение «Колония-поселение № 3 Управления Федеральной службы исполнения наказаний по Волгоградской области»</w:t>
            </w:r>
            <w:r w:rsidRPr="001708F0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Босый Дмитрий Васильевич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  <w:r w:rsidRPr="00170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Сын</w:t>
            </w:r>
            <w:bookmarkStart w:id="0" w:name="_GoBack"/>
            <w:bookmarkEnd w:id="0"/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помощник дежурного 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216000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долевая 1/3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долевая 1/3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43,6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Булгаков Антон Алексеевич</w:t>
            </w: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Помощник дежурного </w:t>
            </w: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211030,70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 ¼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Буянов Александр Викторович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940E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Помощник дежурного </w:t>
            </w: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227592,18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206180,31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 ¼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 ¼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 1/4</w:t>
            </w: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59,6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56,6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ВАЗ-2109</w:t>
            </w: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Корниенко Василий Васильевич</w:t>
            </w: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225000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Автомобиль ВАЗ-21074</w:t>
            </w: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Максиков Дмитрий Васильевич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Дочь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Заместитель начальника колонии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 квартира, индивидуальная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индивидуальная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 гаража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85,9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r w:rsidRPr="001708F0">
              <w:rPr>
                <w:rFonts w:ascii="Times New Roman" w:hAnsi="Times New Roman"/>
                <w:sz w:val="24"/>
                <w:szCs w:val="24"/>
                <w:lang w:val="en-US"/>
              </w:rPr>
              <w:t>Reno</w:t>
            </w:r>
            <w:r w:rsidRPr="00170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08F0">
              <w:rPr>
                <w:rFonts w:ascii="Times New Roman" w:hAnsi="Times New Roman"/>
                <w:sz w:val="24"/>
                <w:szCs w:val="24"/>
                <w:lang w:val="en-US"/>
              </w:rPr>
              <w:t>Logan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Милов Андрей Павлович</w:t>
            </w: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Дочь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Заместитель начальника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356945,23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долевая 1/5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индивидуальная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долевая 1/5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автомобильВАЗ 212140                </w:t>
            </w: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Поклонский Виталий Вячеславович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оперуполномоченный </w:t>
            </w: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264791,00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22531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индивидуальная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долевая 1/4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Полынцев Алексея Леонидович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279548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82000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долевая ¼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долевая ¼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долевая ¼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Рачкин Алексей Валерьевич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Центра 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221590,44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48000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Решетников Сергей Юрьевич</w:t>
            </w: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277231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Рыбинцев Александр Сергеевич</w:t>
            </w: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1460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Жилой дом, безвозмездное пользование</w:t>
            </w: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Стрючков Юрий Иванович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Сын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Оперативный дежурный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240000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Опель вектра</w:t>
            </w: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Тарасов Павел Александрович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Помощник дежурного 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940E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226866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6"/>
                <w:szCs w:val="26"/>
              </w:rPr>
              <w:t>234648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долевая 1/6</w:t>
            </w: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Тельдяков Алексей Юрьевич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C43EC6" w:rsidRPr="001708F0" w:rsidRDefault="00C43EC6" w:rsidP="00940E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289395,67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72000,00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Часть жилого дома, 1/5 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Часть жилого дома, 1/5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Часть жилого дома, 1/5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Хрупин Андрей Владиславович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C43EC6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267000,00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100000,00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безвозмездное пользование, 1/2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безвозмездное пользование, 1/6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безвозмездное пользование, 1/6</w:t>
            </w: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Ваз -21102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Ваз -21093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Шашунов Александр Викторович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  <w:r w:rsidRPr="00170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43EC6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261683,89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70000,00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долевая ¼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EC6" w:rsidRPr="001708F0" w:rsidTr="001708F0">
        <w:tc>
          <w:tcPr>
            <w:tcW w:w="1985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Шевченко Владислав Валентинович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колонии </w:t>
            </w:r>
          </w:p>
        </w:tc>
        <w:tc>
          <w:tcPr>
            <w:tcW w:w="1446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388396,00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>420000,00</w:t>
            </w:r>
          </w:p>
        </w:tc>
        <w:tc>
          <w:tcPr>
            <w:tcW w:w="1757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ВАЗ 21012    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</w:rPr>
              <w:t xml:space="preserve">      Автомобиль</w:t>
            </w:r>
          </w:p>
          <w:p w:rsidR="00C43EC6" w:rsidRPr="001708F0" w:rsidRDefault="00C43EC6" w:rsidP="00170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8F0">
              <w:rPr>
                <w:rFonts w:ascii="Times New Roman" w:hAnsi="Times New Roman"/>
                <w:sz w:val="24"/>
                <w:szCs w:val="24"/>
                <w:lang w:val="en-US"/>
              </w:rPr>
              <w:t>TAYOTA</w:t>
            </w:r>
            <w:r w:rsidRPr="00940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08F0">
              <w:rPr>
                <w:rFonts w:ascii="Times New Roman" w:hAnsi="Times New Roman"/>
                <w:sz w:val="24"/>
                <w:szCs w:val="24"/>
                <w:lang w:val="en-US"/>
              </w:rPr>
              <w:t>RAV</w:t>
            </w:r>
            <w:r w:rsidRPr="00940E41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1708F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</w:t>
            </w:r>
            <w:r w:rsidRPr="001708F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</w:tr>
    </w:tbl>
    <w:p w:rsidR="00C43EC6" w:rsidRDefault="00C43EC6"/>
    <w:sectPr w:rsidR="00C43EC6" w:rsidSect="008D1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275C"/>
    <w:rsid w:val="00031D7A"/>
    <w:rsid w:val="00060356"/>
    <w:rsid w:val="000D5E4E"/>
    <w:rsid w:val="000F57EB"/>
    <w:rsid w:val="001708F0"/>
    <w:rsid w:val="003B02AA"/>
    <w:rsid w:val="004972D9"/>
    <w:rsid w:val="00537649"/>
    <w:rsid w:val="0057254F"/>
    <w:rsid w:val="00573ADC"/>
    <w:rsid w:val="00715BEA"/>
    <w:rsid w:val="00727834"/>
    <w:rsid w:val="0079275C"/>
    <w:rsid w:val="0086345E"/>
    <w:rsid w:val="008C65BC"/>
    <w:rsid w:val="008D1C3E"/>
    <w:rsid w:val="00940E41"/>
    <w:rsid w:val="00963A12"/>
    <w:rsid w:val="009A37F8"/>
    <w:rsid w:val="00A2693A"/>
    <w:rsid w:val="00A27493"/>
    <w:rsid w:val="00AD45A1"/>
    <w:rsid w:val="00B54ED5"/>
    <w:rsid w:val="00B767AA"/>
    <w:rsid w:val="00B95F44"/>
    <w:rsid w:val="00C43EC6"/>
    <w:rsid w:val="00C74630"/>
    <w:rsid w:val="00D84E63"/>
    <w:rsid w:val="00DC485A"/>
    <w:rsid w:val="00EB5FFC"/>
    <w:rsid w:val="00F85C9D"/>
    <w:rsid w:val="00F92D87"/>
    <w:rsid w:val="00FC038A"/>
    <w:rsid w:val="00FE7CDF"/>
    <w:rsid w:val="00FF0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BE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15B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4</Pages>
  <Words>548</Words>
  <Characters>3129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Vilysov</cp:lastModifiedBy>
  <cp:revision>12</cp:revision>
  <dcterms:created xsi:type="dcterms:W3CDTF">2001-12-31T21:55:00Z</dcterms:created>
  <dcterms:modified xsi:type="dcterms:W3CDTF">2013-04-03T10:23:00Z</dcterms:modified>
</cp:coreProperties>
</file>